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BAWDYN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Cuttyngbeke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D5188" w:rsidRDefault="002D5188" w:rsidP="002D51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  <w:bookmarkStart w:id="0" w:name="_GoBack"/>
      <w:bookmarkEnd w:id="0"/>
    </w:p>
    <w:sectPr w:rsidR="006B2F86" w:rsidRPr="002D51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88" w:rsidRDefault="002D5188" w:rsidP="00E71FC3">
      <w:pPr>
        <w:spacing w:after="0" w:line="240" w:lineRule="auto"/>
      </w:pPr>
      <w:r>
        <w:separator/>
      </w:r>
    </w:p>
  </w:endnote>
  <w:endnote w:type="continuationSeparator" w:id="0">
    <w:p w:rsidR="002D5188" w:rsidRDefault="002D51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88" w:rsidRDefault="002D5188" w:rsidP="00E71FC3">
      <w:pPr>
        <w:spacing w:after="0" w:line="240" w:lineRule="auto"/>
      </w:pPr>
      <w:r>
        <w:separator/>
      </w:r>
    </w:p>
  </w:footnote>
  <w:footnote w:type="continuationSeparator" w:id="0">
    <w:p w:rsidR="002D5188" w:rsidRDefault="002D51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88"/>
    <w:rsid w:val="002D518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6F66"/>
  <w15:chartTrackingRefBased/>
  <w15:docId w15:val="{702A904D-D99C-47F9-B994-6E76B0C5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2016-06-07T13:08:00Z</dcterms:created>
  <dcterms:modified xsi:type="dcterms:W3CDTF">2016-06-07T13:09:00Z</dcterms:modified>
</cp:coreProperties>
</file>